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600" w:type="pct"/>
        <w:jc w:val="center"/>
        <w:tblCellSpacing w:w="0" w:type="dxa"/>
        <w:tblCellMar>
          <w:left w:w="0" w:type="dxa"/>
          <w:right w:w="0" w:type="dxa"/>
        </w:tblCellMar>
        <w:tblLook w:val="00A0"/>
      </w:tblPr>
      <w:tblGrid>
        <w:gridCol w:w="7642"/>
      </w:tblGrid>
      <w:tr w:rsidR="00DA7B55" w:rsidRPr="00EB2B7F">
        <w:trPr>
          <w:tblCellSpacing w:w="0" w:type="dxa"/>
          <w:jc w:val="center"/>
        </w:trPr>
        <w:tc>
          <w:tcPr>
            <w:tcW w:w="0" w:type="auto"/>
            <w:vAlign w:val="center"/>
          </w:tcPr>
          <w:p w:rsidR="00DA7B55" w:rsidRPr="00C82584" w:rsidRDefault="00DA7B55" w:rsidP="00C82584">
            <w:pPr>
              <w:widowControl/>
              <w:spacing w:line="330" w:lineRule="atLeast"/>
              <w:jc w:val="center"/>
              <w:rPr>
                <w:rFonts w:ascii="Arial" w:hAnsi="Arial" w:cs="Arial"/>
                <w:b/>
                <w:bCs/>
                <w:color w:val="0046A7"/>
                <w:kern w:val="0"/>
                <w:sz w:val="24"/>
                <w:szCs w:val="24"/>
              </w:rPr>
            </w:pPr>
            <w:r w:rsidRPr="00C82584">
              <w:rPr>
                <w:rFonts w:ascii="Arial" w:hAnsi="Arial" w:cs="Arial" w:hint="eastAsia"/>
                <w:b/>
                <w:bCs/>
                <w:color w:val="0046A7"/>
                <w:kern w:val="0"/>
                <w:sz w:val="24"/>
                <w:szCs w:val="24"/>
              </w:rPr>
              <w:t>申请材料的说明</w:t>
            </w:r>
          </w:p>
        </w:tc>
      </w:tr>
    </w:tbl>
    <w:p w:rsidR="00DA7B55" w:rsidRPr="00C82584" w:rsidRDefault="00DA7B55" w:rsidP="00C82584">
      <w:pPr>
        <w:widowControl/>
        <w:spacing w:line="270" w:lineRule="atLeast"/>
        <w:jc w:val="left"/>
        <w:rPr>
          <w:rFonts w:ascii="Arial" w:hAnsi="Arial" w:cs="Arial"/>
          <w:vanish/>
          <w:color w:val="4F4F4F"/>
          <w:kern w:val="0"/>
          <w:sz w:val="18"/>
          <w:szCs w:val="18"/>
        </w:rPr>
      </w:pPr>
    </w:p>
    <w:p w:rsidR="00DA7B55" w:rsidRPr="00C82584" w:rsidRDefault="00DA7B55" w:rsidP="00C82584">
      <w:pPr>
        <w:widowControl/>
        <w:spacing w:line="270" w:lineRule="atLeast"/>
        <w:jc w:val="left"/>
        <w:rPr>
          <w:rFonts w:ascii="Arial" w:hAnsi="Arial" w:cs="Arial"/>
          <w:vanish/>
          <w:color w:val="4F4F4F"/>
          <w:kern w:val="0"/>
          <w:sz w:val="18"/>
          <w:szCs w:val="18"/>
        </w:rPr>
      </w:pPr>
    </w:p>
    <w:tbl>
      <w:tblPr>
        <w:tblW w:w="4600" w:type="pct"/>
        <w:jc w:val="center"/>
        <w:tblCellSpacing w:w="0" w:type="dxa"/>
        <w:tblCellMar>
          <w:left w:w="0" w:type="dxa"/>
          <w:right w:w="0" w:type="dxa"/>
        </w:tblCellMar>
        <w:tblLook w:val="00A0"/>
      </w:tblPr>
      <w:tblGrid>
        <w:gridCol w:w="7642"/>
      </w:tblGrid>
      <w:tr w:rsidR="00DA7B55" w:rsidRPr="00EB2B7F">
        <w:trPr>
          <w:tblCellSpacing w:w="0" w:type="dxa"/>
          <w:jc w:val="center"/>
        </w:trPr>
        <w:tc>
          <w:tcPr>
            <w:tcW w:w="0" w:type="auto"/>
          </w:tcPr>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b/>
                <w:bCs/>
                <w:color w:val="666666"/>
                <w:kern w:val="0"/>
                <w:szCs w:val="21"/>
              </w:rPr>
              <w:t>一、请按照下列材料清单顺序准备申请材料</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color w:val="666666"/>
                <w:kern w:val="0"/>
                <w:szCs w:val="21"/>
              </w:rPr>
              <w:t>1.</w:t>
            </w:r>
            <w:r w:rsidRPr="00C82584">
              <w:rPr>
                <w:rFonts w:ascii="Arial" w:hAnsi="Arial" w:cs="Arial" w:hint="eastAsia"/>
                <w:color w:val="666666"/>
                <w:kern w:val="0"/>
                <w:szCs w:val="21"/>
              </w:rPr>
              <w:t>《国家留学基金管理委员会出国留学申请表》（本科生类）</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color w:val="666666"/>
                <w:kern w:val="0"/>
                <w:szCs w:val="21"/>
              </w:rPr>
              <w:t>2.</w:t>
            </w:r>
            <w:r w:rsidRPr="00C82584">
              <w:rPr>
                <w:rFonts w:ascii="Arial" w:hAnsi="Arial" w:cs="Arial" w:hint="eastAsia"/>
                <w:color w:val="666666"/>
                <w:kern w:val="0"/>
                <w:szCs w:val="21"/>
              </w:rPr>
              <w:t>《单位推荐意见表》</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color w:val="666666"/>
                <w:kern w:val="0"/>
                <w:szCs w:val="21"/>
              </w:rPr>
              <w:t>3.</w:t>
            </w:r>
            <w:r w:rsidRPr="00C82584">
              <w:rPr>
                <w:rFonts w:ascii="Arial" w:hAnsi="Arial" w:cs="Arial" w:hint="eastAsia"/>
                <w:color w:val="666666"/>
                <w:kern w:val="0"/>
                <w:szCs w:val="21"/>
              </w:rPr>
              <w:t>有效身份证复印件</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color w:val="666666"/>
                <w:kern w:val="0"/>
                <w:szCs w:val="21"/>
              </w:rPr>
              <w:t>4.</w:t>
            </w:r>
            <w:r w:rsidRPr="00C82584">
              <w:rPr>
                <w:rFonts w:ascii="Arial" w:hAnsi="Arial" w:cs="Arial" w:hint="eastAsia"/>
                <w:color w:val="666666"/>
                <w:kern w:val="0"/>
                <w:szCs w:val="21"/>
              </w:rPr>
              <w:t>邀请信</w:t>
            </w:r>
            <w:r w:rsidRPr="00C82584">
              <w:rPr>
                <w:rFonts w:ascii="Arial" w:hAnsi="Arial" w:cs="Arial"/>
                <w:color w:val="666666"/>
                <w:kern w:val="0"/>
                <w:szCs w:val="21"/>
              </w:rPr>
              <w:t>/</w:t>
            </w:r>
            <w:r w:rsidRPr="00C82584">
              <w:rPr>
                <w:rFonts w:ascii="Arial" w:hAnsi="Arial" w:cs="Arial" w:hint="eastAsia"/>
                <w:color w:val="666666"/>
                <w:kern w:val="0"/>
                <w:szCs w:val="21"/>
              </w:rPr>
              <w:t>入学通知书复印件（含详细课程安排或学习计划）</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color w:val="666666"/>
                <w:kern w:val="0"/>
                <w:szCs w:val="21"/>
              </w:rPr>
              <w:t>5.</w:t>
            </w:r>
            <w:r w:rsidRPr="00C82584">
              <w:rPr>
                <w:rFonts w:ascii="Arial" w:hAnsi="Arial" w:cs="Arial" w:hint="eastAsia"/>
                <w:color w:val="666666"/>
                <w:kern w:val="0"/>
                <w:szCs w:val="21"/>
              </w:rPr>
              <w:t>成绩单（自本科一年级起）复印件</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color w:val="666666"/>
                <w:kern w:val="0"/>
                <w:szCs w:val="21"/>
              </w:rPr>
              <w:t>6.</w:t>
            </w:r>
            <w:r w:rsidRPr="00C82584">
              <w:rPr>
                <w:rFonts w:ascii="Arial" w:hAnsi="Arial" w:cs="Arial" w:hint="eastAsia"/>
                <w:color w:val="666666"/>
                <w:kern w:val="0"/>
                <w:szCs w:val="21"/>
              </w:rPr>
              <w:t>外语水平证明复印件</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color w:val="666666"/>
                <w:kern w:val="0"/>
                <w:szCs w:val="21"/>
              </w:rPr>
              <w:t>7.</w:t>
            </w:r>
            <w:r w:rsidRPr="00C82584">
              <w:rPr>
                <w:rFonts w:ascii="Arial" w:hAnsi="Arial" w:cs="Arial" w:hint="eastAsia"/>
                <w:color w:val="666666"/>
                <w:kern w:val="0"/>
                <w:szCs w:val="21"/>
              </w:rPr>
              <w:t>学习计划</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请按以上顺序准备一份纸质申请材料，并按国家公派留学管理信息平台上的说明将相关材料扫描并上传至信息平台（《单位推荐意见表》无需扫描上传）。</w:t>
            </w:r>
            <w:r w:rsidRPr="00C82584">
              <w:rPr>
                <w:rFonts w:ascii="Arial" w:hAnsi="Arial" w:cs="Arial" w:hint="eastAsia"/>
                <w:b/>
                <w:bCs/>
                <w:color w:val="666666"/>
                <w:kern w:val="0"/>
                <w:szCs w:val="21"/>
              </w:rPr>
              <w:t>如提供的材料中有英语以外语种书写的，需另提供中文翻译件。</w:t>
            </w:r>
            <w:r w:rsidRPr="00C82584">
              <w:rPr>
                <w:rFonts w:ascii="Arial" w:hAnsi="Arial" w:cs="Arial" w:hint="eastAsia"/>
                <w:color w:val="666666"/>
                <w:kern w:val="0"/>
                <w:szCs w:val="21"/>
              </w:rPr>
              <w:t>申请材料一律使用</w:t>
            </w:r>
            <w:r w:rsidRPr="00C82584">
              <w:rPr>
                <w:rFonts w:ascii="Arial" w:hAnsi="Arial" w:cs="Arial"/>
                <w:color w:val="666666"/>
                <w:kern w:val="0"/>
                <w:szCs w:val="21"/>
              </w:rPr>
              <w:t>A4</w:t>
            </w:r>
            <w:r w:rsidRPr="00C82584">
              <w:rPr>
                <w:rFonts w:ascii="Arial" w:hAnsi="Arial" w:cs="Arial" w:hint="eastAsia"/>
                <w:color w:val="666666"/>
                <w:kern w:val="0"/>
                <w:szCs w:val="21"/>
              </w:rPr>
              <w:t>复印纸打印或复印，请在申请表第一页粘贴申请人近期彩色照片（一寸免冠、光纸正面）。</w:t>
            </w:r>
            <w:r w:rsidRPr="00C82584">
              <w:rPr>
                <w:rFonts w:ascii="Arial" w:hAnsi="Arial" w:cs="Arial" w:hint="eastAsia"/>
                <w:b/>
                <w:bCs/>
                <w:color w:val="666666"/>
                <w:kern w:val="0"/>
                <w:szCs w:val="21"/>
                <w:u w:val="single"/>
              </w:rPr>
              <w:t>申请人需向受理单位提交一套书面申请材料留存（留存期限为两年），受理单位无需向国家留学基金委提交纸质材料。</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b/>
                <w:bCs/>
                <w:color w:val="666666"/>
                <w:kern w:val="0"/>
              </w:rPr>
              <w:t>二、申请材料说明</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b/>
                <w:bCs/>
                <w:color w:val="666666"/>
                <w:kern w:val="0"/>
              </w:rPr>
              <w:t>1.</w:t>
            </w:r>
            <w:r w:rsidRPr="00C82584">
              <w:rPr>
                <w:rFonts w:ascii="Arial" w:hAnsi="Arial" w:cs="Arial" w:hint="eastAsia"/>
                <w:b/>
                <w:bCs/>
                <w:color w:val="666666"/>
                <w:kern w:val="0"/>
              </w:rPr>
              <w:t>《国家留学基金管理委员会出国留学申请表》（本科生类）</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申请人需先登录网上报名系统，并按要求如实填写网上申请表；在填写完申请表并确认无误后，可按系统提示完成网上提交并打印。申请表中的有关栏目应视实际情况和项目要求进行填写，如无相关情况可填</w:t>
            </w:r>
            <w:r w:rsidRPr="00C82584">
              <w:rPr>
                <w:rFonts w:ascii="Arial" w:hAnsi="Arial" w:cs="Arial"/>
                <w:color w:val="666666"/>
                <w:kern w:val="0"/>
                <w:szCs w:val="21"/>
              </w:rPr>
              <w:t>“</w:t>
            </w:r>
            <w:r w:rsidRPr="00C82584">
              <w:rPr>
                <w:rFonts w:ascii="Arial" w:hAnsi="Arial" w:cs="Arial" w:hint="eastAsia"/>
                <w:color w:val="666666"/>
                <w:kern w:val="0"/>
                <w:szCs w:val="21"/>
              </w:rPr>
              <w:t>无</w:t>
            </w:r>
            <w:r w:rsidRPr="00C82584">
              <w:rPr>
                <w:rFonts w:ascii="Arial" w:hAnsi="Arial" w:cs="Arial"/>
                <w:color w:val="666666"/>
                <w:kern w:val="0"/>
                <w:szCs w:val="21"/>
              </w:rPr>
              <w:t>”</w:t>
            </w:r>
            <w:r w:rsidRPr="00C82584">
              <w:rPr>
                <w:rFonts w:ascii="Arial" w:hAnsi="Arial" w:cs="Arial" w:hint="eastAsia"/>
                <w:color w:val="666666"/>
                <w:kern w:val="0"/>
                <w:szCs w:val="21"/>
              </w:rPr>
              <w:t>（如国外导师）。申请人提交的书面申请表应与网上报名信息内容一致。网上申请表正式提交，并且受理机构已接收后不能再修改信息（如留学期限、留学国别等）。申请人需在纸质申请表</w:t>
            </w:r>
            <w:r w:rsidRPr="00C82584">
              <w:rPr>
                <w:rFonts w:ascii="Arial" w:hAnsi="Arial" w:cs="Arial"/>
                <w:color w:val="666666"/>
                <w:kern w:val="0"/>
                <w:szCs w:val="21"/>
              </w:rPr>
              <w:t>“</w:t>
            </w:r>
            <w:r w:rsidRPr="00C82584">
              <w:rPr>
                <w:rFonts w:ascii="Arial" w:hAnsi="Arial" w:cs="Arial" w:hint="eastAsia"/>
                <w:color w:val="666666"/>
                <w:kern w:val="0"/>
                <w:szCs w:val="21"/>
              </w:rPr>
              <w:t>申请人签字</w:t>
            </w:r>
            <w:r w:rsidRPr="00C82584">
              <w:rPr>
                <w:rFonts w:ascii="Arial" w:hAnsi="Arial" w:cs="Arial"/>
                <w:color w:val="666666"/>
                <w:kern w:val="0"/>
                <w:szCs w:val="21"/>
              </w:rPr>
              <w:t>”</w:t>
            </w:r>
            <w:r w:rsidRPr="00C82584">
              <w:rPr>
                <w:rFonts w:ascii="Arial" w:hAnsi="Arial" w:cs="Arial" w:hint="eastAsia"/>
                <w:color w:val="666666"/>
                <w:kern w:val="0"/>
                <w:szCs w:val="21"/>
              </w:rPr>
              <w:t>栏中签名。</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b/>
                <w:bCs/>
                <w:color w:val="666666"/>
                <w:kern w:val="0"/>
              </w:rPr>
              <w:t>2.</w:t>
            </w:r>
            <w:r w:rsidRPr="00C82584">
              <w:rPr>
                <w:rFonts w:ascii="Arial" w:hAnsi="Arial" w:cs="Arial" w:hint="eastAsia"/>
                <w:b/>
                <w:bCs/>
                <w:color w:val="666666"/>
                <w:kern w:val="0"/>
              </w:rPr>
              <w:t>《单位推荐意见表》</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单位推荐意见表在申请人打印申请表时由网上报名系统自动生成（申请人在网上报名阶段此表不在报名系统中显示）。</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单位推荐意见应由申请人所在部门（院、系、所等）针对每位申请人填写并盖章。上级批准意见由所在单位负责选拔工作的主管部门在认真核对申请人所填信息后填写，应加盖推荐单位公章（司局级以上或学校公章）。</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b/>
                <w:bCs/>
                <w:color w:val="666666"/>
                <w:kern w:val="0"/>
              </w:rPr>
              <w:t>3.</w:t>
            </w:r>
            <w:r w:rsidRPr="00C82584">
              <w:rPr>
                <w:rFonts w:ascii="Arial" w:hAnsi="Arial" w:cs="Arial" w:hint="eastAsia"/>
                <w:b/>
                <w:bCs/>
                <w:color w:val="666666"/>
                <w:kern w:val="0"/>
              </w:rPr>
              <w:t>有效身份证复印件</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请申请人将身份证正反面（个人信息、证件有效期和发证机关）同时复印在同一张</w:t>
            </w:r>
            <w:r w:rsidRPr="00C82584">
              <w:rPr>
                <w:rFonts w:ascii="Arial" w:hAnsi="Arial" w:cs="Arial"/>
                <w:color w:val="666666"/>
                <w:kern w:val="0"/>
                <w:szCs w:val="21"/>
              </w:rPr>
              <w:t>A4</w:t>
            </w:r>
            <w:r w:rsidRPr="00C82584">
              <w:rPr>
                <w:rFonts w:ascii="Arial" w:hAnsi="Arial" w:cs="Arial" w:hint="eastAsia"/>
                <w:color w:val="666666"/>
                <w:kern w:val="0"/>
                <w:szCs w:val="21"/>
              </w:rPr>
              <w:t>纸上。</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b/>
                <w:bCs/>
                <w:color w:val="666666"/>
                <w:kern w:val="0"/>
              </w:rPr>
              <w:t>4.</w:t>
            </w:r>
            <w:r w:rsidRPr="00C82584">
              <w:rPr>
                <w:rFonts w:ascii="Arial" w:hAnsi="Arial" w:cs="Arial" w:hint="eastAsia"/>
                <w:b/>
                <w:bCs/>
                <w:color w:val="666666"/>
                <w:kern w:val="0"/>
              </w:rPr>
              <w:t>邀请信</w:t>
            </w:r>
            <w:r w:rsidRPr="00C82584">
              <w:rPr>
                <w:rFonts w:ascii="Arial" w:hAnsi="Arial" w:cs="Arial"/>
                <w:b/>
                <w:bCs/>
                <w:color w:val="666666"/>
                <w:kern w:val="0"/>
              </w:rPr>
              <w:t>/</w:t>
            </w:r>
            <w:r w:rsidRPr="00C82584">
              <w:rPr>
                <w:rFonts w:ascii="Arial" w:hAnsi="Arial" w:cs="Arial" w:hint="eastAsia"/>
                <w:b/>
                <w:bCs/>
                <w:color w:val="666666"/>
                <w:kern w:val="0"/>
              </w:rPr>
              <w:t>入学通知复印件</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申请人应提交正式邀请信复印件</w:t>
            </w:r>
            <w:r w:rsidRPr="00C82584">
              <w:rPr>
                <w:rFonts w:ascii="Arial" w:hAnsi="Arial" w:cs="Arial"/>
                <w:color w:val="666666"/>
                <w:kern w:val="0"/>
                <w:szCs w:val="21"/>
              </w:rPr>
              <w:t>/</w:t>
            </w:r>
            <w:r w:rsidRPr="00C82584">
              <w:rPr>
                <w:rFonts w:ascii="Arial" w:hAnsi="Arial" w:cs="Arial" w:hint="eastAsia"/>
                <w:color w:val="666666"/>
                <w:kern w:val="0"/>
                <w:szCs w:val="21"/>
              </w:rPr>
              <w:t>入学通知复印件。邀请信复印件</w:t>
            </w:r>
            <w:r w:rsidRPr="00C82584">
              <w:rPr>
                <w:rFonts w:ascii="Arial" w:hAnsi="Arial" w:cs="Arial"/>
                <w:color w:val="666666"/>
                <w:kern w:val="0"/>
                <w:szCs w:val="21"/>
              </w:rPr>
              <w:t>/</w:t>
            </w:r>
            <w:r w:rsidRPr="00C82584">
              <w:rPr>
                <w:rFonts w:ascii="Arial" w:hAnsi="Arial" w:cs="Arial" w:hint="eastAsia"/>
                <w:color w:val="666666"/>
                <w:kern w:val="0"/>
                <w:szCs w:val="21"/>
              </w:rPr>
              <w:t>入学通知复印件应使用拟留学院校（单位）专用信纸打印，并由主管部门负责人</w:t>
            </w:r>
            <w:r w:rsidRPr="00C82584">
              <w:rPr>
                <w:rFonts w:ascii="Arial" w:hAnsi="Arial" w:cs="Arial"/>
                <w:color w:val="666666"/>
                <w:kern w:val="0"/>
                <w:szCs w:val="21"/>
              </w:rPr>
              <w:t>/</w:t>
            </w:r>
            <w:r w:rsidRPr="00C82584">
              <w:rPr>
                <w:rFonts w:ascii="Arial" w:hAnsi="Arial" w:cs="Arial" w:hint="eastAsia"/>
                <w:color w:val="666666"/>
                <w:kern w:val="0"/>
                <w:szCs w:val="21"/>
              </w:rPr>
              <w:t>导师签字。申请人提交的入学通知应为无条件入学通知（</w:t>
            </w:r>
            <w:r w:rsidRPr="00C82584">
              <w:rPr>
                <w:rFonts w:ascii="Arial" w:hAnsi="Arial" w:cs="Arial"/>
                <w:color w:val="666666"/>
                <w:kern w:val="0"/>
                <w:szCs w:val="21"/>
              </w:rPr>
              <w:t>unconditional offer</w:t>
            </w:r>
            <w:r w:rsidRPr="00C82584">
              <w:rPr>
                <w:rFonts w:ascii="Arial" w:hAnsi="Arial" w:cs="Arial" w:hint="eastAsia"/>
                <w:color w:val="666666"/>
                <w:kern w:val="0"/>
                <w:szCs w:val="21"/>
              </w:rPr>
              <w:t>），但不包括如下条件：入学通知在申请人取得国家留学基金资助后方可生效。邀请信</w:t>
            </w:r>
            <w:r w:rsidRPr="00C82584">
              <w:rPr>
                <w:rFonts w:ascii="Arial" w:hAnsi="Arial" w:cs="Arial"/>
                <w:color w:val="666666"/>
                <w:kern w:val="0"/>
                <w:szCs w:val="21"/>
              </w:rPr>
              <w:t>/</w:t>
            </w:r>
            <w:r w:rsidRPr="00C82584">
              <w:rPr>
                <w:rFonts w:ascii="Arial" w:hAnsi="Arial" w:cs="Arial" w:hint="eastAsia"/>
                <w:color w:val="666666"/>
                <w:kern w:val="0"/>
                <w:szCs w:val="21"/>
              </w:rPr>
              <w:t>入学通知中应包含以下内容：</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w:t>
            </w:r>
            <w:r w:rsidRPr="00C82584">
              <w:rPr>
                <w:rFonts w:ascii="Arial" w:hAnsi="Arial" w:cs="Arial"/>
                <w:color w:val="666666"/>
                <w:kern w:val="0"/>
                <w:szCs w:val="21"/>
              </w:rPr>
              <w:t>1</w:t>
            </w:r>
            <w:r w:rsidRPr="00C82584">
              <w:rPr>
                <w:rFonts w:ascii="Arial" w:hAnsi="Arial" w:cs="Arial" w:hint="eastAsia"/>
                <w:color w:val="666666"/>
                <w:kern w:val="0"/>
                <w:szCs w:val="21"/>
              </w:rPr>
              <w:t>）申请人基本信息：申请人姓名、出生日期、国内院校等。</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w:t>
            </w:r>
            <w:r w:rsidRPr="00C82584">
              <w:rPr>
                <w:rFonts w:ascii="Arial" w:hAnsi="Arial" w:cs="Arial"/>
                <w:color w:val="666666"/>
                <w:kern w:val="0"/>
                <w:szCs w:val="21"/>
              </w:rPr>
              <w:t>2</w:t>
            </w:r>
            <w:r w:rsidRPr="00C82584">
              <w:rPr>
                <w:rFonts w:ascii="Arial" w:hAnsi="Arial" w:cs="Arial" w:hint="eastAsia"/>
                <w:color w:val="666666"/>
                <w:kern w:val="0"/>
                <w:szCs w:val="21"/>
              </w:rPr>
              <w:t>）留学时间：应明确起止年月。</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w:t>
            </w:r>
            <w:r w:rsidRPr="00C82584">
              <w:rPr>
                <w:rFonts w:ascii="Arial" w:hAnsi="Arial" w:cs="Arial"/>
                <w:color w:val="666666"/>
                <w:kern w:val="0"/>
                <w:szCs w:val="21"/>
              </w:rPr>
              <w:t>3</w:t>
            </w:r>
            <w:r w:rsidRPr="00C82584">
              <w:rPr>
                <w:rFonts w:ascii="Arial" w:hAnsi="Arial" w:cs="Arial" w:hint="eastAsia"/>
                <w:color w:val="666666"/>
                <w:kern w:val="0"/>
                <w:szCs w:val="21"/>
              </w:rPr>
              <w:t>）留学专业或受邀人拟在国外从事的主要学习</w:t>
            </w:r>
            <w:r w:rsidRPr="00C82584">
              <w:rPr>
                <w:rFonts w:ascii="Arial" w:hAnsi="Arial" w:cs="Arial"/>
                <w:color w:val="666666"/>
                <w:kern w:val="0"/>
                <w:szCs w:val="21"/>
              </w:rPr>
              <w:t>/</w:t>
            </w:r>
            <w:r w:rsidRPr="00C82584">
              <w:rPr>
                <w:rFonts w:ascii="Arial" w:hAnsi="Arial" w:cs="Arial" w:hint="eastAsia"/>
                <w:color w:val="666666"/>
                <w:kern w:val="0"/>
                <w:szCs w:val="21"/>
              </w:rPr>
              <w:t>交流工作。</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w:t>
            </w:r>
            <w:r w:rsidRPr="00C82584">
              <w:rPr>
                <w:rFonts w:ascii="Arial" w:hAnsi="Arial" w:cs="Arial"/>
                <w:color w:val="666666"/>
                <w:kern w:val="0"/>
                <w:szCs w:val="21"/>
              </w:rPr>
              <w:t>4</w:t>
            </w:r>
            <w:r w:rsidRPr="00C82584">
              <w:rPr>
                <w:rFonts w:ascii="Arial" w:hAnsi="Arial" w:cs="Arial" w:hint="eastAsia"/>
                <w:color w:val="666666"/>
                <w:kern w:val="0"/>
                <w:szCs w:val="21"/>
              </w:rPr>
              <w:t>）可在邀请信中注明被邀请人已通过外方面试或考试，外语水平符合其要求，否则应单独出具外方认可申请人外语水平的证明。</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w:t>
            </w:r>
            <w:r w:rsidRPr="00C82584">
              <w:rPr>
                <w:rFonts w:ascii="Arial" w:hAnsi="Arial" w:cs="Arial"/>
                <w:color w:val="666666"/>
                <w:kern w:val="0"/>
                <w:szCs w:val="21"/>
              </w:rPr>
              <w:t>5</w:t>
            </w:r>
            <w:r w:rsidRPr="00C82584">
              <w:rPr>
                <w:rFonts w:ascii="Arial" w:hAnsi="Arial" w:cs="Arial" w:hint="eastAsia"/>
                <w:color w:val="666666"/>
                <w:kern w:val="0"/>
                <w:szCs w:val="21"/>
              </w:rPr>
              <w:t>）外方收取学费情况：如申报项目外方不收取学费</w:t>
            </w:r>
            <w:r w:rsidRPr="00C82584">
              <w:rPr>
                <w:rFonts w:ascii="Arial" w:hAnsi="Arial" w:cs="Arial"/>
                <w:color w:val="666666"/>
                <w:kern w:val="0"/>
                <w:szCs w:val="21"/>
              </w:rPr>
              <w:t>/</w:t>
            </w:r>
            <w:r w:rsidRPr="00C82584">
              <w:rPr>
                <w:rFonts w:ascii="Arial" w:hAnsi="Arial" w:cs="Arial" w:hint="eastAsia"/>
                <w:color w:val="666666"/>
                <w:kern w:val="0"/>
                <w:szCs w:val="21"/>
              </w:rPr>
              <w:t>免除全部学费</w:t>
            </w:r>
            <w:r w:rsidRPr="00C82584">
              <w:rPr>
                <w:rFonts w:ascii="Arial" w:hAnsi="Arial" w:cs="Arial"/>
                <w:color w:val="666666"/>
                <w:kern w:val="0"/>
                <w:szCs w:val="21"/>
              </w:rPr>
              <w:t>/</w:t>
            </w:r>
            <w:r w:rsidRPr="00C82584">
              <w:rPr>
                <w:rFonts w:ascii="Arial" w:hAnsi="Arial" w:cs="Arial" w:hint="eastAsia"/>
                <w:color w:val="666666"/>
                <w:kern w:val="0"/>
                <w:szCs w:val="21"/>
              </w:rPr>
              <w:t>利用其他奖学金支付全部学费，外方邀请信</w:t>
            </w:r>
            <w:r w:rsidRPr="00C82584">
              <w:rPr>
                <w:rFonts w:ascii="Arial" w:hAnsi="Arial" w:cs="Arial"/>
                <w:color w:val="666666"/>
                <w:kern w:val="0"/>
                <w:szCs w:val="21"/>
              </w:rPr>
              <w:t>/</w:t>
            </w:r>
            <w:r w:rsidRPr="00C82584">
              <w:rPr>
                <w:rFonts w:ascii="Arial" w:hAnsi="Arial" w:cs="Arial" w:hint="eastAsia"/>
                <w:color w:val="666666"/>
                <w:kern w:val="0"/>
                <w:szCs w:val="21"/>
              </w:rPr>
              <w:t>入学通知书中须明确；如申报项目外方需收取全部</w:t>
            </w:r>
            <w:r w:rsidRPr="00C82584">
              <w:rPr>
                <w:rFonts w:ascii="Arial" w:hAnsi="Arial" w:cs="Arial"/>
                <w:color w:val="666666"/>
                <w:kern w:val="0"/>
                <w:szCs w:val="21"/>
              </w:rPr>
              <w:t>/</w:t>
            </w:r>
            <w:r w:rsidRPr="00C82584">
              <w:rPr>
                <w:rFonts w:ascii="Arial" w:hAnsi="Arial" w:cs="Arial" w:hint="eastAsia"/>
                <w:color w:val="666666"/>
                <w:kern w:val="0"/>
                <w:szCs w:val="21"/>
              </w:rPr>
              <w:t>部分学费，外方邀请信</w:t>
            </w:r>
            <w:r w:rsidRPr="00C82584">
              <w:rPr>
                <w:rFonts w:ascii="Arial" w:hAnsi="Arial" w:cs="Arial"/>
                <w:color w:val="666666"/>
                <w:kern w:val="0"/>
                <w:szCs w:val="21"/>
              </w:rPr>
              <w:t>/</w:t>
            </w:r>
            <w:r w:rsidRPr="00C82584">
              <w:rPr>
                <w:rFonts w:ascii="Arial" w:hAnsi="Arial" w:cs="Arial" w:hint="eastAsia"/>
                <w:color w:val="666666"/>
                <w:kern w:val="0"/>
                <w:szCs w:val="21"/>
              </w:rPr>
              <w:t>入学通知书中须明确需支付的具体额度</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w:t>
            </w:r>
            <w:r w:rsidRPr="00C82584">
              <w:rPr>
                <w:rFonts w:ascii="Arial" w:hAnsi="Arial" w:cs="Arial"/>
                <w:color w:val="666666"/>
                <w:kern w:val="0"/>
                <w:szCs w:val="21"/>
              </w:rPr>
              <w:t>6</w:t>
            </w:r>
            <w:r w:rsidRPr="00C82584">
              <w:rPr>
                <w:rFonts w:ascii="Arial" w:hAnsi="Arial" w:cs="Arial" w:hint="eastAsia"/>
                <w:color w:val="666666"/>
                <w:kern w:val="0"/>
                <w:szCs w:val="21"/>
              </w:rPr>
              <w:t>）外方负责人签字与联系方式。</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如邀请信复印件</w:t>
            </w:r>
            <w:r w:rsidRPr="00C82584">
              <w:rPr>
                <w:rFonts w:ascii="Arial" w:hAnsi="Arial" w:cs="Arial"/>
                <w:color w:val="666666"/>
                <w:kern w:val="0"/>
                <w:szCs w:val="21"/>
              </w:rPr>
              <w:t>/</w:t>
            </w:r>
            <w:r w:rsidRPr="00C82584">
              <w:rPr>
                <w:rFonts w:ascii="Arial" w:hAnsi="Arial" w:cs="Arial" w:hint="eastAsia"/>
                <w:color w:val="666666"/>
                <w:kern w:val="0"/>
                <w:szCs w:val="21"/>
              </w:rPr>
              <w:t>入学通知复印件为英语以外语种书写，需另提供中文翻译件。翻译件应由国内推选单位加盖审核部门公章。如申请的留学基金委与国外高校</w:t>
            </w:r>
            <w:r w:rsidRPr="00C82584">
              <w:rPr>
                <w:rFonts w:ascii="Arial" w:hAnsi="Arial" w:cs="Arial"/>
                <w:color w:val="666666"/>
                <w:kern w:val="0"/>
                <w:szCs w:val="21"/>
              </w:rPr>
              <w:t>/</w:t>
            </w:r>
            <w:r w:rsidRPr="00C82584">
              <w:rPr>
                <w:rFonts w:ascii="Arial" w:hAnsi="Arial" w:cs="Arial" w:hint="eastAsia"/>
                <w:color w:val="666666"/>
                <w:kern w:val="0"/>
                <w:szCs w:val="21"/>
              </w:rPr>
              <w:t>机构合作项目对邀请信</w:t>
            </w:r>
            <w:r w:rsidRPr="00C82584">
              <w:rPr>
                <w:rFonts w:ascii="Arial" w:hAnsi="Arial" w:cs="Arial"/>
                <w:color w:val="666666"/>
                <w:kern w:val="0"/>
                <w:szCs w:val="21"/>
              </w:rPr>
              <w:t>/</w:t>
            </w:r>
            <w:r w:rsidRPr="00C82584">
              <w:rPr>
                <w:rFonts w:ascii="Arial" w:hAnsi="Arial" w:cs="Arial" w:hint="eastAsia"/>
                <w:color w:val="666666"/>
                <w:kern w:val="0"/>
                <w:szCs w:val="21"/>
              </w:rPr>
              <w:t>入学通知有特殊要求，则根据具体项目规定执行。</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b/>
                <w:bCs/>
                <w:color w:val="666666"/>
                <w:kern w:val="0"/>
              </w:rPr>
              <w:t xml:space="preserve">5. </w:t>
            </w:r>
            <w:r w:rsidRPr="00C82584">
              <w:rPr>
                <w:rFonts w:ascii="Arial" w:hAnsi="Arial" w:cs="Arial" w:hint="eastAsia"/>
                <w:b/>
                <w:bCs/>
                <w:color w:val="666666"/>
                <w:kern w:val="0"/>
              </w:rPr>
              <w:t>成绩单（自本科一年级起）</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提供成绩单应为自本科一年级起直至最近一学期的成绩。成绩单应由就读单位教务处或有关学生管理部门开具。</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b/>
                <w:bCs/>
                <w:color w:val="666666"/>
                <w:kern w:val="0"/>
              </w:rPr>
              <w:t>6.</w:t>
            </w:r>
            <w:r w:rsidRPr="00C82584">
              <w:rPr>
                <w:rFonts w:ascii="Arial" w:hAnsi="Arial" w:cs="Arial" w:hint="eastAsia"/>
                <w:b/>
                <w:bCs/>
                <w:color w:val="666666"/>
                <w:kern w:val="0"/>
              </w:rPr>
              <w:t>外语水平证明复印件</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申请人应按《</w:t>
            </w:r>
            <w:r w:rsidRPr="00C82584">
              <w:rPr>
                <w:rFonts w:ascii="Arial" w:hAnsi="Arial" w:cs="Arial"/>
                <w:color w:val="666666"/>
                <w:kern w:val="0"/>
                <w:szCs w:val="21"/>
              </w:rPr>
              <w:t>2015</w:t>
            </w:r>
            <w:r w:rsidRPr="00C82584">
              <w:rPr>
                <w:rFonts w:ascii="Arial" w:hAnsi="Arial" w:cs="Arial" w:hint="eastAsia"/>
                <w:color w:val="666666"/>
                <w:kern w:val="0"/>
                <w:szCs w:val="21"/>
              </w:rPr>
              <w:t>年优秀本科生国际交流项目选派办法》的外语水平条件要求提交有效外语水平证明复印件。</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b/>
                <w:bCs/>
                <w:color w:val="666666"/>
                <w:kern w:val="0"/>
              </w:rPr>
              <w:t>7.</w:t>
            </w:r>
            <w:r w:rsidRPr="00C82584">
              <w:rPr>
                <w:rFonts w:ascii="Arial" w:hAnsi="Arial" w:cs="Arial" w:hint="eastAsia"/>
                <w:b/>
                <w:bCs/>
                <w:color w:val="666666"/>
                <w:kern w:val="0"/>
              </w:rPr>
              <w:t>学习计划</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推选学校须与国外留学单位做好前期沟通，为学生制定详细学习计划，应包含课程安排</w:t>
            </w:r>
            <w:r w:rsidRPr="00C82584">
              <w:rPr>
                <w:rFonts w:ascii="Arial" w:hAnsi="Arial" w:cs="Arial"/>
                <w:color w:val="666666"/>
                <w:kern w:val="0"/>
                <w:szCs w:val="21"/>
              </w:rPr>
              <w:t>/</w:t>
            </w:r>
            <w:r w:rsidRPr="00C82584">
              <w:rPr>
                <w:rFonts w:ascii="Arial" w:hAnsi="Arial" w:cs="Arial" w:hint="eastAsia"/>
                <w:color w:val="666666"/>
                <w:kern w:val="0"/>
                <w:szCs w:val="21"/>
              </w:rPr>
              <w:t>实习任务、须修学分数、时间安排（如报到时间、课程学习时间及考试考核时间）等。</w:t>
            </w:r>
          </w:p>
          <w:p w:rsidR="00DA7B55" w:rsidRPr="00C82584" w:rsidRDefault="00DA7B55" w:rsidP="00C82584">
            <w:pPr>
              <w:widowControl/>
              <w:spacing w:before="240" w:after="240" w:line="330" w:lineRule="atLeast"/>
              <w:ind w:firstLine="480"/>
              <w:jc w:val="left"/>
              <w:rPr>
                <w:rFonts w:ascii="Arial" w:hAnsi="Arial" w:cs="Arial"/>
                <w:color w:val="666666"/>
                <w:kern w:val="0"/>
                <w:szCs w:val="21"/>
              </w:rPr>
            </w:pPr>
            <w:r w:rsidRPr="00C82584">
              <w:rPr>
                <w:rFonts w:ascii="Arial" w:hAnsi="Arial" w:cs="Arial" w:hint="eastAsia"/>
                <w:color w:val="666666"/>
                <w:kern w:val="0"/>
                <w:szCs w:val="21"/>
              </w:rPr>
              <w:t>对交流形式为课程学习的被推荐人选，应由学校教务部门</w:t>
            </w:r>
            <w:r w:rsidRPr="00C82584">
              <w:rPr>
                <w:rFonts w:ascii="Arial" w:hAnsi="Arial" w:cs="Arial"/>
                <w:color w:val="666666"/>
                <w:kern w:val="0"/>
                <w:szCs w:val="21"/>
              </w:rPr>
              <w:t>/</w:t>
            </w:r>
            <w:r w:rsidRPr="00C82584">
              <w:rPr>
                <w:rFonts w:ascii="Arial" w:hAnsi="Arial" w:cs="Arial" w:hint="eastAsia"/>
                <w:color w:val="666666"/>
                <w:kern w:val="0"/>
                <w:szCs w:val="21"/>
              </w:rPr>
              <w:t>所在院系为其制定学习计划并盖章确认；对交流形式为实习或毕业设计的被推荐人选，应由学校教务部门</w:t>
            </w:r>
            <w:r w:rsidRPr="00C82584">
              <w:rPr>
                <w:rFonts w:ascii="Arial" w:hAnsi="Arial" w:cs="Arial"/>
                <w:color w:val="666666"/>
                <w:kern w:val="0"/>
                <w:szCs w:val="21"/>
              </w:rPr>
              <w:t>/</w:t>
            </w:r>
            <w:r w:rsidRPr="00C82584">
              <w:rPr>
                <w:rFonts w:ascii="Arial" w:hAnsi="Arial" w:cs="Arial" w:hint="eastAsia"/>
                <w:color w:val="666666"/>
                <w:kern w:val="0"/>
                <w:szCs w:val="21"/>
              </w:rPr>
              <w:t>所在院系及外方共同制定学习计划，双方签字、盖章确认。</w:t>
            </w:r>
          </w:p>
        </w:tc>
      </w:tr>
    </w:tbl>
    <w:p w:rsidR="00DA7B55" w:rsidRPr="00C82584" w:rsidRDefault="00DA7B55"/>
    <w:sectPr w:rsidR="00DA7B55" w:rsidRPr="00C82584" w:rsidSect="003306F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2584"/>
    <w:rsid w:val="000019BF"/>
    <w:rsid w:val="00003DD6"/>
    <w:rsid w:val="00004949"/>
    <w:rsid w:val="0000505E"/>
    <w:rsid w:val="00005632"/>
    <w:rsid w:val="000067FA"/>
    <w:rsid w:val="0001364F"/>
    <w:rsid w:val="00015C1F"/>
    <w:rsid w:val="00016982"/>
    <w:rsid w:val="00017148"/>
    <w:rsid w:val="00025E8D"/>
    <w:rsid w:val="00030FCD"/>
    <w:rsid w:val="00031661"/>
    <w:rsid w:val="000361B8"/>
    <w:rsid w:val="00036EA4"/>
    <w:rsid w:val="0004180D"/>
    <w:rsid w:val="000431CC"/>
    <w:rsid w:val="00044073"/>
    <w:rsid w:val="000463C0"/>
    <w:rsid w:val="00050479"/>
    <w:rsid w:val="0005076B"/>
    <w:rsid w:val="00050CDE"/>
    <w:rsid w:val="000517C2"/>
    <w:rsid w:val="00051C5F"/>
    <w:rsid w:val="00053C20"/>
    <w:rsid w:val="00054865"/>
    <w:rsid w:val="000554E2"/>
    <w:rsid w:val="00055531"/>
    <w:rsid w:val="00055F22"/>
    <w:rsid w:val="00056456"/>
    <w:rsid w:val="0006174D"/>
    <w:rsid w:val="000623A4"/>
    <w:rsid w:val="0006458F"/>
    <w:rsid w:val="000707CF"/>
    <w:rsid w:val="000719A4"/>
    <w:rsid w:val="0007315F"/>
    <w:rsid w:val="00075212"/>
    <w:rsid w:val="00075FA0"/>
    <w:rsid w:val="000772FF"/>
    <w:rsid w:val="000803A7"/>
    <w:rsid w:val="00081A91"/>
    <w:rsid w:val="00082503"/>
    <w:rsid w:val="00094824"/>
    <w:rsid w:val="00095400"/>
    <w:rsid w:val="00097AAA"/>
    <w:rsid w:val="000A0F2B"/>
    <w:rsid w:val="000A1C8F"/>
    <w:rsid w:val="000A7F30"/>
    <w:rsid w:val="000B0DA7"/>
    <w:rsid w:val="000B15BB"/>
    <w:rsid w:val="000B39D9"/>
    <w:rsid w:val="000B44C3"/>
    <w:rsid w:val="000B6B1D"/>
    <w:rsid w:val="000C1016"/>
    <w:rsid w:val="000C1D5A"/>
    <w:rsid w:val="000C74B0"/>
    <w:rsid w:val="000D448F"/>
    <w:rsid w:val="000E0343"/>
    <w:rsid w:val="000E2AD5"/>
    <w:rsid w:val="000E5219"/>
    <w:rsid w:val="000E7D0C"/>
    <w:rsid w:val="000F0310"/>
    <w:rsid w:val="000F1869"/>
    <w:rsid w:val="000F1E33"/>
    <w:rsid w:val="000F218C"/>
    <w:rsid w:val="000F3AFF"/>
    <w:rsid w:val="000F3EE6"/>
    <w:rsid w:val="000F64A9"/>
    <w:rsid w:val="001031C0"/>
    <w:rsid w:val="00103786"/>
    <w:rsid w:val="001055BD"/>
    <w:rsid w:val="00106E1A"/>
    <w:rsid w:val="001156A3"/>
    <w:rsid w:val="00115AB5"/>
    <w:rsid w:val="00116B0F"/>
    <w:rsid w:val="0011774A"/>
    <w:rsid w:val="00121E75"/>
    <w:rsid w:val="00122D63"/>
    <w:rsid w:val="001236AD"/>
    <w:rsid w:val="00126B69"/>
    <w:rsid w:val="001333FD"/>
    <w:rsid w:val="00136150"/>
    <w:rsid w:val="00136681"/>
    <w:rsid w:val="001407CE"/>
    <w:rsid w:val="00145485"/>
    <w:rsid w:val="001477DD"/>
    <w:rsid w:val="00147C3B"/>
    <w:rsid w:val="001504B4"/>
    <w:rsid w:val="00150E77"/>
    <w:rsid w:val="0015284D"/>
    <w:rsid w:val="00153124"/>
    <w:rsid w:val="001575C5"/>
    <w:rsid w:val="001603E4"/>
    <w:rsid w:val="0016360B"/>
    <w:rsid w:val="00164559"/>
    <w:rsid w:val="00164D47"/>
    <w:rsid w:val="00165A7B"/>
    <w:rsid w:val="00165F3D"/>
    <w:rsid w:val="00166CAA"/>
    <w:rsid w:val="001704E4"/>
    <w:rsid w:val="00172F7D"/>
    <w:rsid w:val="001753FC"/>
    <w:rsid w:val="00176F26"/>
    <w:rsid w:val="001770C1"/>
    <w:rsid w:val="0018080B"/>
    <w:rsid w:val="00180F77"/>
    <w:rsid w:val="00181ED1"/>
    <w:rsid w:val="00181EEF"/>
    <w:rsid w:val="001908C6"/>
    <w:rsid w:val="001920A5"/>
    <w:rsid w:val="00195071"/>
    <w:rsid w:val="001964B5"/>
    <w:rsid w:val="00197562"/>
    <w:rsid w:val="00197B44"/>
    <w:rsid w:val="001A42F6"/>
    <w:rsid w:val="001A52F5"/>
    <w:rsid w:val="001A7911"/>
    <w:rsid w:val="001B243D"/>
    <w:rsid w:val="001B35F9"/>
    <w:rsid w:val="001B6F94"/>
    <w:rsid w:val="001B7D00"/>
    <w:rsid w:val="001C7F00"/>
    <w:rsid w:val="001D20A7"/>
    <w:rsid w:val="001D3081"/>
    <w:rsid w:val="001D3A7F"/>
    <w:rsid w:val="001D49E9"/>
    <w:rsid w:val="001D5C84"/>
    <w:rsid w:val="001E3931"/>
    <w:rsid w:val="001E4179"/>
    <w:rsid w:val="001E7330"/>
    <w:rsid w:val="001E7712"/>
    <w:rsid w:val="001F2C6E"/>
    <w:rsid w:val="001F4817"/>
    <w:rsid w:val="001F6155"/>
    <w:rsid w:val="00200E78"/>
    <w:rsid w:val="00202512"/>
    <w:rsid w:val="00206319"/>
    <w:rsid w:val="002122E2"/>
    <w:rsid w:val="0022180F"/>
    <w:rsid w:val="00221939"/>
    <w:rsid w:val="00222113"/>
    <w:rsid w:val="002222D7"/>
    <w:rsid w:val="00222C9E"/>
    <w:rsid w:val="00223161"/>
    <w:rsid w:val="00225F2B"/>
    <w:rsid w:val="00226ABA"/>
    <w:rsid w:val="00232F9D"/>
    <w:rsid w:val="002340A0"/>
    <w:rsid w:val="0024164B"/>
    <w:rsid w:val="002434F5"/>
    <w:rsid w:val="002437BB"/>
    <w:rsid w:val="00244BC3"/>
    <w:rsid w:val="0024731C"/>
    <w:rsid w:val="002527C0"/>
    <w:rsid w:val="00253AC1"/>
    <w:rsid w:val="00254654"/>
    <w:rsid w:val="00263360"/>
    <w:rsid w:val="00264116"/>
    <w:rsid w:val="002668AA"/>
    <w:rsid w:val="00266D95"/>
    <w:rsid w:val="002703BD"/>
    <w:rsid w:val="0028017F"/>
    <w:rsid w:val="00282FEB"/>
    <w:rsid w:val="0028496C"/>
    <w:rsid w:val="00285521"/>
    <w:rsid w:val="0028699C"/>
    <w:rsid w:val="00294768"/>
    <w:rsid w:val="00295E93"/>
    <w:rsid w:val="00296A61"/>
    <w:rsid w:val="002A4E03"/>
    <w:rsid w:val="002A54B5"/>
    <w:rsid w:val="002A7BD9"/>
    <w:rsid w:val="002B03C3"/>
    <w:rsid w:val="002B09B4"/>
    <w:rsid w:val="002B09B9"/>
    <w:rsid w:val="002B2D59"/>
    <w:rsid w:val="002B2EE6"/>
    <w:rsid w:val="002B764A"/>
    <w:rsid w:val="002B7779"/>
    <w:rsid w:val="002C58EC"/>
    <w:rsid w:val="002C6FB3"/>
    <w:rsid w:val="002D1488"/>
    <w:rsid w:val="002D623B"/>
    <w:rsid w:val="002E1B87"/>
    <w:rsid w:val="002F108D"/>
    <w:rsid w:val="002F2FF4"/>
    <w:rsid w:val="002F332A"/>
    <w:rsid w:val="002F3BC4"/>
    <w:rsid w:val="002F3CAE"/>
    <w:rsid w:val="002F4DD0"/>
    <w:rsid w:val="002F73B4"/>
    <w:rsid w:val="00301EA6"/>
    <w:rsid w:val="00304E05"/>
    <w:rsid w:val="00307CEA"/>
    <w:rsid w:val="0031091A"/>
    <w:rsid w:val="00316761"/>
    <w:rsid w:val="003212E9"/>
    <w:rsid w:val="003212EA"/>
    <w:rsid w:val="00323EEE"/>
    <w:rsid w:val="003250D4"/>
    <w:rsid w:val="003258C5"/>
    <w:rsid w:val="003272C3"/>
    <w:rsid w:val="003306FB"/>
    <w:rsid w:val="00331C68"/>
    <w:rsid w:val="00332C4C"/>
    <w:rsid w:val="00333C8A"/>
    <w:rsid w:val="003342A5"/>
    <w:rsid w:val="0033508C"/>
    <w:rsid w:val="003365B0"/>
    <w:rsid w:val="003370BA"/>
    <w:rsid w:val="00340B20"/>
    <w:rsid w:val="00341D84"/>
    <w:rsid w:val="003429E0"/>
    <w:rsid w:val="00347139"/>
    <w:rsid w:val="003472F4"/>
    <w:rsid w:val="00347623"/>
    <w:rsid w:val="003517C8"/>
    <w:rsid w:val="0035235A"/>
    <w:rsid w:val="003536C5"/>
    <w:rsid w:val="0035588B"/>
    <w:rsid w:val="00363410"/>
    <w:rsid w:val="00364E48"/>
    <w:rsid w:val="00372F5C"/>
    <w:rsid w:val="0037335E"/>
    <w:rsid w:val="0037614A"/>
    <w:rsid w:val="00383F90"/>
    <w:rsid w:val="00387052"/>
    <w:rsid w:val="003918F8"/>
    <w:rsid w:val="00393E20"/>
    <w:rsid w:val="00395118"/>
    <w:rsid w:val="00395B12"/>
    <w:rsid w:val="00395DC5"/>
    <w:rsid w:val="003A0456"/>
    <w:rsid w:val="003A0BDA"/>
    <w:rsid w:val="003A159F"/>
    <w:rsid w:val="003A33C9"/>
    <w:rsid w:val="003A35DA"/>
    <w:rsid w:val="003A4E15"/>
    <w:rsid w:val="003A6161"/>
    <w:rsid w:val="003B121C"/>
    <w:rsid w:val="003B1DDA"/>
    <w:rsid w:val="003B225A"/>
    <w:rsid w:val="003B2A43"/>
    <w:rsid w:val="003B310C"/>
    <w:rsid w:val="003B3E1F"/>
    <w:rsid w:val="003B4C44"/>
    <w:rsid w:val="003B6674"/>
    <w:rsid w:val="003C170B"/>
    <w:rsid w:val="003C1C23"/>
    <w:rsid w:val="003C28CF"/>
    <w:rsid w:val="003C330E"/>
    <w:rsid w:val="003C3997"/>
    <w:rsid w:val="003C3A4C"/>
    <w:rsid w:val="003C4E3B"/>
    <w:rsid w:val="003D0F02"/>
    <w:rsid w:val="003D3393"/>
    <w:rsid w:val="003D68A4"/>
    <w:rsid w:val="003D78D5"/>
    <w:rsid w:val="003E0BE9"/>
    <w:rsid w:val="003E47E8"/>
    <w:rsid w:val="003E4F0D"/>
    <w:rsid w:val="003E5E95"/>
    <w:rsid w:val="003E6E92"/>
    <w:rsid w:val="003E6F93"/>
    <w:rsid w:val="003E73D4"/>
    <w:rsid w:val="003E7482"/>
    <w:rsid w:val="00403854"/>
    <w:rsid w:val="00403AFF"/>
    <w:rsid w:val="004042F6"/>
    <w:rsid w:val="0040447E"/>
    <w:rsid w:val="0040728A"/>
    <w:rsid w:val="00411CC4"/>
    <w:rsid w:val="00412AEA"/>
    <w:rsid w:val="00414886"/>
    <w:rsid w:val="00415897"/>
    <w:rsid w:val="00415DFF"/>
    <w:rsid w:val="00416D5C"/>
    <w:rsid w:val="0042026B"/>
    <w:rsid w:val="004230D0"/>
    <w:rsid w:val="00423FAD"/>
    <w:rsid w:val="00430DDA"/>
    <w:rsid w:val="004371BC"/>
    <w:rsid w:val="0043740E"/>
    <w:rsid w:val="00437412"/>
    <w:rsid w:val="00445C26"/>
    <w:rsid w:val="00453C53"/>
    <w:rsid w:val="004630B1"/>
    <w:rsid w:val="00473C94"/>
    <w:rsid w:val="004755C6"/>
    <w:rsid w:val="00477705"/>
    <w:rsid w:val="00477B5C"/>
    <w:rsid w:val="00480105"/>
    <w:rsid w:val="00487D7B"/>
    <w:rsid w:val="004976A0"/>
    <w:rsid w:val="00497958"/>
    <w:rsid w:val="004A1B2B"/>
    <w:rsid w:val="004A2EDB"/>
    <w:rsid w:val="004A7790"/>
    <w:rsid w:val="004B08DE"/>
    <w:rsid w:val="004B1A5B"/>
    <w:rsid w:val="004B1D84"/>
    <w:rsid w:val="004B22A1"/>
    <w:rsid w:val="004B659E"/>
    <w:rsid w:val="004B69E8"/>
    <w:rsid w:val="004B79F8"/>
    <w:rsid w:val="004B7B49"/>
    <w:rsid w:val="004C0FF7"/>
    <w:rsid w:val="004C5F75"/>
    <w:rsid w:val="004D3B47"/>
    <w:rsid w:val="004D3D7A"/>
    <w:rsid w:val="004D6933"/>
    <w:rsid w:val="004D7AD0"/>
    <w:rsid w:val="004D7F28"/>
    <w:rsid w:val="004E0C99"/>
    <w:rsid w:val="004E1DCE"/>
    <w:rsid w:val="004E558E"/>
    <w:rsid w:val="004E5F7E"/>
    <w:rsid w:val="004E75F9"/>
    <w:rsid w:val="004F2D98"/>
    <w:rsid w:val="004F3F90"/>
    <w:rsid w:val="004F4303"/>
    <w:rsid w:val="00501069"/>
    <w:rsid w:val="005031EE"/>
    <w:rsid w:val="00504524"/>
    <w:rsid w:val="00504FC7"/>
    <w:rsid w:val="00510B97"/>
    <w:rsid w:val="00511595"/>
    <w:rsid w:val="00511C5D"/>
    <w:rsid w:val="00514C23"/>
    <w:rsid w:val="0052546B"/>
    <w:rsid w:val="005347AB"/>
    <w:rsid w:val="00537322"/>
    <w:rsid w:val="00541853"/>
    <w:rsid w:val="00542CDF"/>
    <w:rsid w:val="005439A4"/>
    <w:rsid w:val="00543CC3"/>
    <w:rsid w:val="005445CB"/>
    <w:rsid w:val="005451FC"/>
    <w:rsid w:val="00546EF6"/>
    <w:rsid w:val="00547794"/>
    <w:rsid w:val="005501B6"/>
    <w:rsid w:val="00556954"/>
    <w:rsid w:val="00556BB8"/>
    <w:rsid w:val="0055762E"/>
    <w:rsid w:val="005576BF"/>
    <w:rsid w:val="00561604"/>
    <w:rsid w:val="005636A5"/>
    <w:rsid w:val="00563C26"/>
    <w:rsid w:val="00571291"/>
    <w:rsid w:val="0057356A"/>
    <w:rsid w:val="00573A3F"/>
    <w:rsid w:val="00573DA0"/>
    <w:rsid w:val="00576185"/>
    <w:rsid w:val="00576216"/>
    <w:rsid w:val="00582B1E"/>
    <w:rsid w:val="00584EBE"/>
    <w:rsid w:val="00585426"/>
    <w:rsid w:val="00590FAF"/>
    <w:rsid w:val="00591141"/>
    <w:rsid w:val="005A33D5"/>
    <w:rsid w:val="005A7602"/>
    <w:rsid w:val="005A7E29"/>
    <w:rsid w:val="005B0316"/>
    <w:rsid w:val="005B11BB"/>
    <w:rsid w:val="005B33D2"/>
    <w:rsid w:val="005B3D29"/>
    <w:rsid w:val="005B5292"/>
    <w:rsid w:val="005C6076"/>
    <w:rsid w:val="005C7703"/>
    <w:rsid w:val="005D1566"/>
    <w:rsid w:val="005D2CD4"/>
    <w:rsid w:val="005D3751"/>
    <w:rsid w:val="005D6818"/>
    <w:rsid w:val="005E1DC1"/>
    <w:rsid w:val="005E58D3"/>
    <w:rsid w:val="005E5EFF"/>
    <w:rsid w:val="005F2F9F"/>
    <w:rsid w:val="005F360C"/>
    <w:rsid w:val="005F379A"/>
    <w:rsid w:val="005F39CA"/>
    <w:rsid w:val="005F3D07"/>
    <w:rsid w:val="005F65C1"/>
    <w:rsid w:val="005F6B16"/>
    <w:rsid w:val="005F7599"/>
    <w:rsid w:val="005F797A"/>
    <w:rsid w:val="00600B8E"/>
    <w:rsid w:val="006127D9"/>
    <w:rsid w:val="006138AB"/>
    <w:rsid w:val="006175B8"/>
    <w:rsid w:val="00617FDF"/>
    <w:rsid w:val="0062195F"/>
    <w:rsid w:val="00623D60"/>
    <w:rsid w:val="00624749"/>
    <w:rsid w:val="00625BAA"/>
    <w:rsid w:val="00631673"/>
    <w:rsid w:val="00637EA0"/>
    <w:rsid w:val="00640FFA"/>
    <w:rsid w:val="00641B0C"/>
    <w:rsid w:val="006422BD"/>
    <w:rsid w:val="006443C6"/>
    <w:rsid w:val="006447F0"/>
    <w:rsid w:val="00644DCE"/>
    <w:rsid w:val="006451B5"/>
    <w:rsid w:val="006507D4"/>
    <w:rsid w:val="00650C95"/>
    <w:rsid w:val="006534E7"/>
    <w:rsid w:val="00655518"/>
    <w:rsid w:val="0066023D"/>
    <w:rsid w:val="006620A5"/>
    <w:rsid w:val="0066296C"/>
    <w:rsid w:val="00663BE3"/>
    <w:rsid w:val="00666433"/>
    <w:rsid w:val="00670A0F"/>
    <w:rsid w:val="00671000"/>
    <w:rsid w:val="00671E79"/>
    <w:rsid w:val="00672112"/>
    <w:rsid w:val="006760E0"/>
    <w:rsid w:val="00677761"/>
    <w:rsid w:val="006846B8"/>
    <w:rsid w:val="00684B2B"/>
    <w:rsid w:val="00695AFF"/>
    <w:rsid w:val="006963D4"/>
    <w:rsid w:val="00696982"/>
    <w:rsid w:val="00696DF4"/>
    <w:rsid w:val="006A3F75"/>
    <w:rsid w:val="006A4BF1"/>
    <w:rsid w:val="006A612C"/>
    <w:rsid w:val="006C0B23"/>
    <w:rsid w:val="006C4D52"/>
    <w:rsid w:val="006D2C63"/>
    <w:rsid w:val="006D402D"/>
    <w:rsid w:val="006D7176"/>
    <w:rsid w:val="006E227B"/>
    <w:rsid w:val="006E5D7F"/>
    <w:rsid w:val="006E6E4F"/>
    <w:rsid w:val="006F0D69"/>
    <w:rsid w:val="006F79F6"/>
    <w:rsid w:val="007077B4"/>
    <w:rsid w:val="00707808"/>
    <w:rsid w:val="00707950"/>
    <w:rsid w:val="00710C3C"/>
    <w:rsid w:val="007122C2"/>
    <w:rsid w:val="007152A6"/>
    <w:rsid w:val="007152C9"/>
    <w:rsid w:val="00717790"/>
    <w:rsid w:val="00721ACE"/>
    <w:rsid w:val="00721F16"/>
    <w:rsid w:val="0072275E"/>
    <w:rsid w:val="00722CAA"/>
    <w:rsid w:val="007230F8"/>
    <w:rsid w:val="007243AE"/>
    <w:rsid w:val="00731AC0"/>
    <w:rsid w:val="00736581"/>
    <w:rsid w:val="007366D1"/>
    <w:rsid w:val="00737E7B"/>
    <w:rsid w:val="007418DB"/>
    <w:rsid w:val="007442CD"/>
    <w:rsid w:val="00744598"/>
    <w:rsid w:val="00746923"/>
    <w:rsid w:val="00747DD6"/>
    <w:rsid w:val="00750561"/>
    <w:rsid w:val="007509A2"/>
    <w:rsid w:val="00752F65"/>
    <w:rsid w:val="00755567"/>
    <w:rsid w:val="0075669E"/>
    <w:rsid w:val="00756D05"/>
    <w:rsid w:val="00757C44"/>
    <w:rsid w:val="007649E2"/>
    <w:rsid w:val="007652DA"/>
    <w:rsid w:val="00766908"/>
    <w:rsid w:val="00767D76"/>
    <w:rsid w:val="00770F93"/>
    <w:rsid w:val="00774679"/>
    <w:rsid w:val="00776CF0"/>
    <w:rsid w:val="00783938"/>
    <w:rsid w:val="007874F0"/>
    <w:rsid w:val="00790871"/>
    <w:rsid w:val="00793762"/>
    <w:rsid w:val="0079399B"/>
    <w:rsid w:val="00793A77"/>
    <w:rsid w:val="007A0BB2"/>
    <w:rsid w:val="007A26E3"/>
    <w:rsid w:val="007A493C"/>
    <w:rsid w:val="007A5286"/>
    <w:rsid w:val="007A7630"/>
    <w:rsid w:val="007B4E7E"/>
    <w:rsid w:val="007B6183"/>
    <w:rsid w:val="007B6B8C"/>
    <w:rsid w:val="007C2229"/>
    <w:rsid w:val="007C24BA"/>
    <w:rsid w:val="007C562F"/>
    <w:rsid w:val="007C5ED5"/>
    <w:rsid w:val="007D03B6"/>
    <w:rsid w:val="007D1C2D"/>
    <w:rsid w:val="007D580F"/>
    <w:rsid w:val="007E0D1C"/>
    <w:rsid w:val="007E2F33"/>
    <w:rsid w:val="007E4BB0"/>
    <w:rsid w:val="007E4C6C"/>
    <w:rsid w:val="007F2A83"/>
    <w:rsid w:val="007F3D27"/>
    <w:rsid w:val="007F49D2"/>
    <w:rsid w:val="00801095"/>
    <w:rsid w:val="008040ED"/>
    <w:rsid w:val="00810E7A"/>
    <w:rsid w:val="00816253"/>
    <w:rsid w:val="00816650"/>
    <w:rsid w:val="008204CC"/>
    <w:rsid w:val="00820C66"/>
    <w:rsid w:val="0082175E"/>
    <w:rsid w:val="00821F6D"/>
    <w:rsid w:val="00822094"/>
    <w:rsid w:val="0082414B"/>
    <w:rsid w:val="008245BC"/>
    <w:rsid w:val="0082481F"/>
    <w:rsid w:val="00830C20"/>
    <w:rsid w:val="008338B0"/>
    <w:rsid w:val="008365DD"/>
    <w:rsid w:val="008369E7"/>
    <w:rsid w:val="00836CFC"/>
    <w:rsid w:val="0084063B"/>
    <w:rsid w:val="00840AD8"/>
    <w:rsid w:val="0085168C"/>
    <w:rsid w:val="00855E86"/>
    <w:rsid w:val="008576F1"/>
    <w:rsid w:val="0085794A"/>
    <w:rsid w:val="008602C8"/>
    <w:rsid w:val="0086478A"/>
    <w:rsid w:val="00865303"/>
    <w:rsid w:val="00871908"/>
    <w:rsid w:val="00873A33"/>
    <w:rsid w:val="0087623E"/>
    <w:rsid w:val="008805EE"/>
    <w:rsid w:val="0088254C"/>
    <w:rsid w:val="00891411"/>
    <w:rsid w:val="008978F8"/>
    <w:rsid w:val="00897B88"/>
    <w:rsid w:val="008A172D"/>
    <w:rsid w:val="008A33B0"/>
    <w:rsid w:val="008A3F14"/>
    <w:rsid w:val="008A511E"/>
    <w:rsid w:val="008B0B27"/>
    <w:rsid w:val="008B19BA"/>
    <w:rsid w:val="008B1E30"/>
    <w:rsid w:val="008B42C3"/>
    <w:rsid w:val="008B43D6"/>
    <w:rsid w:val="008B60A0"/>
    <w:rsid w:val="008B6BCF"/>
    <w:rsid w:val="008B74BF"/>
    <w:rsid w:val="008C48F6"/>
    <w:rsid w:val="008C52F7"/>
    <w:rsid w:val="008C7182"/>
    <w:rsid w:val="008D709F"/>
    <w:rsid w:val="008D717A"/>
    <w:rsid w:val="008E3DD7"/>
    <w:rsid w:val="008E43D6"/>
    <w:rsid w:val="008E6207"/>
    <w:rsid w:val="008F0EA8"/>
    <w:rsid w:val="008F27CA"/>
    <w:rsid w:val="008F7927"/>
    <w:rsid w:val="00901C28"/>
    <w:rsid w:val="00904041"/>
    <w:rsid w:val="009159C2"/>
    <w:rsid w:val="00915D0B"/>
    <w:rsid w:val="00924DBF"/>
    <w:rsid w:val="009254E9"/>
    <w:rsid w:val="00926C13"/>
    <w:rsid w:val="00927AFF"/>
    <w:rsid w:val="00927FD0"/>
    <w:rsid w:val="0093062F"/>
    <w:rsid w:val="00934909"/>
    <w:rsid w:val="0093536A"/>
    <w:rsid w:val="00935712"/>
    <w:rsid w:val="0094032D"/>
    <w:rsid w:val="0094265C"/>
    <w:rsid w:val="00944C03"/>
    <w:rsid w:val="0094794C"/>
    <w:rsid w:val="00953914"/>
    <w:rsid w:val="0095436A"/>
    <w:rsid w:val="00956613"/>
    <w:rsid w:val="00960E04"/>
    <w:rsid w:val="00962E7D"/>
    <w:rsid w:val="0096363B"/>
    <w:rsid w:val="00965421"/>
    <w:rsid w:val="00967404"/>
    <w:rsid w:val="009715FB"/>
    <w:rsid w:val="00972FB2"/>
    <w:rsid w:val="00974BBF"/>
    <w:rsid w:val="00981D75"/>
    <w:rsid w:val="009849EC"/>
    <w:rsid w:val="00986108"/>
    <w:rsid w:val="00993CF7"/>
    <w:rsid w:val="00995834"/>
    <w:rsid w:val="0099784F"/>
    <w:rsid w:val="00997898"/>
    <w:rsid w:val="009A1C0A"/>
    <w:rsid w:val="009A24BF"/>
    <w:rsid w:val="009A283C"/>
    <w:rsid w:val="009A4622"/>
    <w:rsid w:val="009A473C"/>
    <w:rsid w:val="009A79E6"/>
    <w:rsid w:val="009B3253"/>
    <w:rsid w:val="009B5748"/>
    <w:rsid w:val="009C0F35"/>
    <w:rsid w:val="009C3D2C"/>
    <w:rsid w:val="009D6B74"/>
    <w:rsid w:val="009E1323"/>
    <w:rsid w:val="009E628F"/>
    <w:rsid w:val="009E6537"/>
    <w:rsid w:val="009F5261"/>
    <w:rsid w:val="009F5745"/>
    <w:rsid w:val="00A039F9"/>
    <w:rsid w:val="00A040A7"/>
    <w:rsid w:val="00A06F3E"/>
    <w:rsid w:val="00A07F52"/>
    <w:rsid w:val="00A100E4"/>
    <w:rsid w:val="00A1433A"/>
    <w:rsid w:val="00A16712"/>
    <w:rsid w:val="00A206C1"/>
    <w:rsid w:val="00A21591"/>
    <w:rsid w:val="00A23DA5"/>
    <w:rsid w:val="00A27180"/>
    <w:rsid w:val="00A3538B"/>
    <w:rsid w:val="00A36430"/>
    <w:rsid w:val="00A37B12"/>
    <w:rsid w:val="00A41836"/>
    <w:rsid w:val="00A4356C"/>
    <w:rsid w:val="00A44CF4"/>
    <w:rsid w:val="00A473CC"/>
    <w:rsid w:val="00A47E0C"/>
    <w:rsid w:val="00A5040B"/>
    <w:rsid w:val="00A53429"/>
    <w:rsid w:val="00A625BB"/>
    <w:rsid w:val="00A63C59"/>
    <w:rsid w:val="00A64CFC"/>
    <w:rsid w:val="00A65BC2"/>
    <w:rsid w:val="00A66513"/>
    <w:rsid w:val="00A67FC0"/>
    <w:rsid w:val="00A70615"/>
    <w:rsid w:val="00A75593"/>
    <w:rsid w:val="00A75B03"/>
    <w:rsid w:val="00A76310"/>
    <w:rsid w:val="00A770CF"/>
    <w:rsid w:val="00A81054"/>
    <w:rsid w:val="00A8464D"/>
    <w:rsid w:val="00A8592B"/>
    <w:rsid w:val="00A87D0B"/>
    <w:rsid w:val="00A93935"/>
    <w:rsid w:val="00A95A9E"/>
    <w:rsid w:val="00A95B4F"/>
    <w:rsid w:val="00AA1DF3"/>
    <w:rsid w:val="00AA305C"/>
    <w:rsid w:val="00AB2F03"/>
    <w:rsid w:val="00AC0CC4"/>
    <w:rsid w:val="00AC242D"/>
    <w:rsid w:val="00AC2661"/>
    <w:rsid w:val="00AC2BE6"/>
    <w:rsid w:val="00AC5846"/>
    <w:rsid w:val="00AC5F86"/>
    <w:rsid w:val="00AC6786"/>
    <w:rsid w:val="00AC7879"/>
    <w:rsid w:val="00AD13BB"/>
    <w:rsid w:val="00AD5422"/>
    <w:rsid w:val="00AD7922"/>
    <w:rsid w:val="00AE0C96"/>
    <w:rsid w:val="00AE1AA7"/>
    <w:rsid w:val="00AE25B9"/>
    <w:rsid w:val="00AE419E"/>
    <w:rsid w:val="00AF6512"/>
    <w:rsid w:val="00AF7165"/>
    <w:rsid w:val="00B04962"/>
    <w:rsid w:val="00B061ED"/>
    <w:rsid w:val="00B0769D"/>
    <w:rsid w:val="00B1163A"/>
    <w:rsid w:val="00B11E3F"/>
    <w:rsid w:val="00B1250B"/>
    <w:rsid w:val="00B12614"/>
    <w:rsid w:val="00B152BE"/>
    <w:rsid w:val="00B168C2"/>
    <w:rsid w:val="00B16F59"/>
    <w:rsid w:val="00B20D7D"/>
    <w:rsid w:val="00B21637"/>
    <w:rsid w:val="00B21D26"/>
    <w:rsid w:val="00B239BF"/>
    <w:rsid w:val="00B2493D"/>
    <w:rsid w:val="00B24E58"/>
    <w:rsid w:val="00B30605"/>
    <w:rsid w:val="00B30993"/>
    <w:rsid w:val="00B329D1"/>
    <w:rsid w:val="00B3322F"/>
    <w:rsid w:val="00B33A3B"/>
    <w:rsid w:val="00B36BED"/>
    <w:rsid w:val="00B40332"/>
    <w:rsid w:val="00B41BC2"/>
    <w:rsid w:val="00B46651"/>
    <w:rsid w:val="00B514CD"/>
    <w:rsid w:val="00B51ADC"/>
    <w:rsid w:val="00B51F41"/>
    <w:rsid w:val="00B5207B"/>
    <w:rsid w:val="00B53B16"/>
    <w:rsid w:val="00B5470F"/>
    <w:rsid w:val="00B62275"/>
    <w:rsid w:val="00B623E8"/>
    <w:rsid w:val="00B65BB9"/>
    <w:rsid w:val="00B66C6C"/>
    <w:rsid w:val="00B72F97"/>
    <w:rsid w:val="00B7319E"/>
    <w:rsid w:val="00B73300"/>
    <w:rsid w:val="00B73704"/>
    <w:rsid w:val="00B74959"/>
    <w:rsid w:val="00B75B41"/>
    <w:rsid w:val="00B75BB1"/>
    <w:rsid w:val="00B7794F"/>
    <w:rsid w:val="00B82730"/>
    <w:rsid w:val="00B83D72"/>
    <w:rsid w:val="00B8518F"/>
    <w:rsid w:val="00B94484"/>
    <w:rsid w:val="00B9524D"/>
    <w:rsid w:val="00BA06CE"/>
    <w:rsid w:val="00BA06FD"/>
    <w:rsid w:val="00BA4E76"/>
    <w:rsid w:val="00BB0EE5"/>
    <w:rsid w:val="00BB1E5F"/>
    <w:rsid w:val="00BB3B1F"/>
    <w:rsid w:val="00BC1102"/>
    <w:rsid w:val="00BD1CC7"/>
    <w:rsid w:val="00BD6F0C"/>
    <w:rsid w:val="00BD7A11"/>
    <w:rsid w:val="00BE18D4"/>
    <w:rsid w:val="00BE6B57"/>
    <w:rsid w:val="00BF034E"/>
    <w:rsid w:val="00BF58D1"/>
    <w:rsid w:val="00BF5CAB"/>
    <w:rsid w:val="00C03055"/>
    <w:rsid w:val="00C0372F"/>
    <w:rsid w:val="00C13956"/>
    <w:rsid w:val="00C159ED"/>
    <w:rsid w:val="00C17DE4"/>
    <w:rsid w:val="00C2255A"/>
    <w:rsid w:val="00C26AE1"/>
    <w:rsid w:val="00C34166"/>
    <w:rsid w:val="00C36249"/>
    <w:rsid w:val="00C40854"/>
    <w:rsid w:val="00C40B58"/>
    <w:rsid w:val="00C414E0"/>
    <w:rsid w:val="00C414ED"/>
    <w:rsid w:val="00C41FD7"/>
    <w:rsid w:val="00C43E35"/>
    <w:rsid w:val="00C4451A"/>
    <w:rsid w:val="00C468D5"/>
    <w:rsid w:val="00C50EF7"/>
    <w:rsid w:val="00C523C0"/>
    <w:rsid w:val="00C5353D"/>
    <w:rsid w:val="00C53EBE"/>
    <w:rsid w:val="00C54AAC"/>
    <w:rsid w:val="00C5518C"/>
    <w:rsid w:val="00C55C9F"/>
    <w:rsid w:val="00C569B2"/>
    <w:rsid w:val="00C602ED"/>
    <w:rsid w:val="00C60F6A"/>
    <w:rsid w:val="00C62717"/>
    <w:rsid w:val="00C63C68"/>
    <w:rsid w:val="00C63D6C"/>
    <w:rsid w:val="00C66619"/>
    <w:rsid w:val="00C66A62"/>
    <w:rsid w:val="00C66CC3"/>
    <w:rsid w:val="00C70B63"/>
    <w:rsid w:val="00C7202C"/>
    <w:rsid w:val="00C7336E"/>
    <w:rsid w:val="00C73A01"/>
    <w:rsid w:val="00C76880"/>
    <w:rsid w:val="00C82584"/>
    <w:rsid w:val="00C84DC1"/>
    <w:rsid w:val="00C86ADA"/>
    <w:rsid w:val="00C87987"/>
    <w:rsid w:val="00C92FA5"/>
    <w:rsid w:val="00C93602"/>
    <w:rsid w:val="00C93A02"/>
    <w:rsid w:val="00C93D63"/>
    <w:rsid w:val="00C95719"/>
    <w:rsid w:val="00C959E1"/>
    <w:rsid w:val="00C978B6"/>
    <w:rsid w:val="00CA0FFA"/>
    <w:rsid w:val="00CA2213"/>
    <w:rsid w:val="00CA2ED6"/>
    <w:rsid w:val="00CA370C"/>
    <w:rsid w:val="00CA3AE2"/>
    <w:rsid w:val="00CA55F6"/>
    <w:rsid w:val="00CA5A01"/>
    <w:rsid w:val="00CB142F"/>
    <w:rsid w:val="00CB1EA9"/>
    <w:rsid w:val="00CB34DE"/>
    <w:rsid w:val="00CB5542"/>
    <w:rsid w:val="00CB74DD"/>
    <w:rsid w:val="00CC25E3"/>
    <w:rsid w:val="00CC7A6F"/>
    <w:rsid w:val="00CD0D90"/>
    <w:rsid w:val="00CE095B"/>
    <w:rsid w:val="00CE0998"/>
    <w:rsid w:val="00CE1D52"/>
    <w:rsid w:val="00CE4431"/>
    <w:rsid w:val="00CE44D2"/>
    <w:rsid w:val="00CE4510"/>
    <w:rsid w:val="00CE64AB"/>
    <w:rsid w:val="00CF0B7C"/>
    <w:rsid w:val="00CF13A4"/>
    <w:rsid w:val="00CF3337"/>
    <w:rsid w:val="00D000EA"/>
    <w:rsid w:val="00D01C18"/>
    <w:rsid w:val="00D04A53"/>
    <w:rsid w:val="00D04FA5"/>
    <w:rsid w:val="00D0791F"/>
    <w:rsid w:val="00D11D05"/>
    <w:rsid w:val="00D129F5"/>
    <w:rsid w:val="00D12D95"/>
    <w:rsid w:val="00D20666"/>
    <w:rsid w:val="00D27F1D"/>
    <w:rsid w:val="00D31933"/>
    <w:rsid w:val="00D3237B"/>
    <w:rsid w:val="00D344C5"/>
    <w:rsid w:val="00D348C5"/>
    <w:rsid w:val="00D35171"/>
    <w:rsid w:val="00D40648"/>
    <w:rsid w:val="00D40F6F"/>
    <w:rsid w:val="00D41E05"/>
    <w:rsid w:val="00D43438"/>
    <w:rsid w:val="00D4620B"/>
    <w:rsid w:val="00D47F0D"/>
    <w:rsid w:val="00D525FC"/>
    <w:rsid w:val="00D52943"/>
    <w:rsid w:val="00D53EBC"/>
    <w:rsid w:val="00D5702A"/>
    <w:rsid w:val="00D570B7"/>
    <w:rsid w:val="00D611F2"/>
    <w:rsid w:val="00D64587"/>
    <w:rsid w:val="00D65C0C"/>
    <w:rsid w:val="00D75EC1"/>
    <w:rsid w:val="00D84E6E"/>
    <w:rsid w:val="00D94B4F"/>
    <w:rsid w:val="00D95CCC"/>
    <w:rsid w:val="00D95EC3"/>
    <w:rsid w:val="00D96158"/>
    <w:rsid w:val="00D97ABA"/>
    <w:rsid w:val="00DA1856"/>
    <w:rsid w:val="00DA1A7A"/>
    <w:rsid w:val="00DA3FA4"/>
    <w:rsid w:val="00DA46A1"/>
    <w:rsid w:val="00DA535B"/>
    <w:rsid w:val="00DA5F26"/>
    <w:rsid w:val="00DA7B55"/>
    <w:rsid w:val="00DB02B1"/>
    <w:rsid w:val="00DB28F9"/>
    <w:rsid w:val="00DB2ADC"/>
    <w:rsid w:val="00DB3DD2"/>
    <w:rsid w:val="00DB5E0F"/>
    <w:rsid w:val="00DC1C8C"/>
    <w:rsid w:val="00DC5230"/>
    <w:rsid w:val="00DD360F"/>
    <w:rsid w:val="00DD36BF"/>
    <w:rsid w:val="00DD4C20"/>
    <w:rsid w:val="00DE0048"/>
    <w:rsid w:val="00DE3F6E"/>
    <w:rsid w:val="00DE6EB4"/>
    <w:rsid w:val="00DF156F"/>
    <w:rsid w:val="00DF5211"/>
    <w:rsid w:val="00DF53C5"/>
    <w:rsid w:val="00DF6323"/>
    <w:rsid w:val="00DF7260"/>
    <w:rsid w:val="00DF7577"/>
    <w:rsid w:val="00E0491E"/>
    <w:rsid w:val="00E04EC5"/>
    <w:rsid w:val="00E0651C"/>
    <w:rsid w:val="00E075D2"/>
    <w:rsid w:val="00E07809"/>
    <w:rsid w:val="00E126FE"/>
    <w:rsid w:val="00E13B0C"/>
    <w:rsid w:val="00E140B7"/>
    <w:rsid w:val="00E14228"/>
    <w:rsid w:val="00E20A54"/>
    <w:rsid w:val="00E21FAD"/>
    <w:rsid w:val="00E24600"/>
    <w:rsid w:val="00E24B63"/>
    <w:rsid w:val="00E2513D"/>
    <w:rsid w:val="00E334C0"/>
    <w:rsid w:val="00E4047E"/>
    <w:rsid w:val="00E4160A"/>
    <w:rsid w:val="00E41D7D"/>
    <w:rsid w:val="00E446FF"/>
    <w:rsid w:val="00E4764C"/>
    <w:rsid w:val="00E501A6"/>
    <w:rsid w:val="00E53254"/>
    <w:rsid w:val="00E53788"/>
    <w:rsid w:val="00E632BE"/>
    <w:rsid w:val="00E651C0"/>
    <w:rsid w:val="00E65EA1"/>
    <w:rsid w:val="00E66F7C"/>
    <w:rsid w:val="00E7056D"/>
    <w:rsid w:val="00E70C14"/>
    <w:rsid w:val="00E7163E"/>
    <w:rsid w:val="00E7180F"/>
    <w:rsid w:val="00E7343C"/>
    <w:rsid w:val="00E73A7C"/>
    <w:rsid w:val="00E77CEE"/>
    <w:rsid w:val="00E82D86"/>
    <w:rsid w:val="00E83122"/>
    <w:rsid w:val="00E83255"/>
    <w:rsid w:val="00E837FC"/>
    <w:rsid w:val="00E85C7F"/>
    <w:rsid w:val="00E87018"/>
    <w:rsid w:val="00E87EE0"/>
    <w:rsid w:val="00E93989"/>
    <w:rsid w:val="00E93E87"/>
    <w:rsid w:val="00E95C11"/>
    <w:rsid w:val="00E95ECE"/>
    <w:rsid w:val="00E9655C"/>
    <w:rsid w:val="00EA0B49"/>
    <w:rsid w:val="00EA108E"/>
    <w:rsid w:val="00EA255F"/>
    <w:rsid w:val="00EA3257"/>
    <w:rsid w:val="00EA417D"/>
    <w:rsid w:val="00EA56F0"/>
    <w:rsid w:val="00EA61D0"/>
    <w:rsid w:val="00EA7319"/>
    <w:rsid w:val="00EA7477"/>
    <w:rsid w:val="00EB2B7F"/>
    <w:rsid w:val="00EB3301"/>
    <w:rsid w:val="00EB5572"/>
    <w:rsid w:val="00ED1D66"/>
    <w:rsid w:val="00ED27FF"/>
    <w:rsid w:val="00ED4D19"/>
    <w:rsid w:val="00ED580C"/>
    <w:rsid w:val="00ED602F"/>
    <w:rsid w:val="00ED677C"/>
    <w:rsid w:val="00EE27BB"/>
    <w:rsid w:val="00EE4E65"/>
    <w:rsid w:val="00EF00C5"/>
    <w:rsid w:val="00EF0575"/>
    <w:rsid w:val="00EF1605"/>
    <w:rsid w:val="00EF6B46"/>
    <w:rsid w:val="00EF760E"/>
    <w:rsid w:val="00F014A7"/>
    <w:rsid w:val="00F03833"/>
    <w:rsid w:val="00F03D58"/>
    <w:rsid w:val="00F04246"/>
    <w:rsid w:val="00F06C43"/>
    <w:rsid w:val="00F1004A"/>
    <w:rsid w:val="00F13720"/>
    <w:rsid w:val="00F15241"/>
    <w:rsid w:val="00F20504"/>
    <w:rsid w:val="00F22A4E"/>
    <w:rsid w:val="00F23501"/>
    <w:rsid w:val="00F255D9"/>
    <w:rsid w:val="00F33FBF"/>
    <w:rsid w:val="00F355AC"/>
    <w:rsid w:val="00F46E0D"/>
    <w:rsid w:val="00F473D7"/>
    <w:rsid w:val="00F505F0"/>
    <w:rsid w:val="00F53092"/>
    <w:rsid w:val="00F545E7"/>
    <w:rsid w:val="00F546C1"/>
    <w:rsid w:val="00F61B98"/>
    <w:rsid w:val="00F66C1C"/>
    <w:rsid w:val="00F71377"/>
    <w:rsid w:val="00F72A66"/>
    <w:rsid w:val="00F7519A"/>
    <w:rsid w:val="00F76430"/>
    <w:rsid w:val="00F7714A"/>
    <w:rsid w:val="00F77B69"/>
    <w:rsid w:val="00F8313B"/>
    <w:rsid w:val="00F84995"/>
    <w:rsid w:val="00F87ADD"/>
    <w:rsid w:val="00F942E2"/>
    <w:rsid w:val="00F949E1"/>
    <w:rsid w:val="00F96B77"/>
    <w:rsid w:val="00F97D15"/>
    <w:rsid w:val="00FA14E6"/>
    <w:rsid w:val="00FA30AA"/>
    <w:rsid w:val="00FA61D3"/>
    <w:rsid w:val="00FA6482"/>
    <w:rsid w:val="00FB06D8"/>
    <w:rsid w:val="00FB5920"/>
    <w:rsid w:val="00FC30FE"/>
    <w:rsid w:val="00FC3F1F"/>
    <w:rsid w:val="00FC6821"/>
    <w:rsid w:val="00FD2070"/>
    <w:rsid w:val="00FD2FB8"/>
    <w:rsid w:val="00FD3909"/>
    <w:rsid w:val="00FD4F51"/>
    <w:rsid w:val="00FD6F64"/>
    <w:rsid w:val="00FE0D9B"/>
    <w:rsid w:val="00FE1CAD"/>
    <w:rsid w:val="00FE4E0F"/>
    <w:rsid w:val="00FE5E6C"/>
    <w:rsid w:val="00FE683B"/>
    <w:rsid w:val="00FE73EE"/>
    <w:rsid w:val="00FE74F3"/>
    <w:rsid w:val="00FF0DFF"/>
    <w:rsid w:val="00FF35CA"/>
    <w:rsid w:val="00FF409E"/>
    <w:rsid w:val="00FF591C"/>
    <w:rsid w:val="00FF7B2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6FB"/>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82584"/>
    <w:pPr>
      <w:widowControl/>
      <w:spacing w:before="240" w:after="240"/>
      <w:ind w:firstLine="480"/>
      <w:jc w:val="left"/>
    </w:pPr>
    <w:rPr>
      <w:rFonts w:ascii="宋体" w:hAnsi="宋体" w:cs="宋体"/>
      <w:kern w:val="0"/>
      <w:sz w:val="24"/>
      <w:szCs w:val="24"/>
    </w:rPr>
  </w:style>
  <w:style w:type="character" w:styleId="Strong">
    <w:name w:val="Strong"/>
    <w:basedOn w:val="DefaultParagraphFont"/>
    <w:uiPriority w:val="99"/>
    <w:qFormat/>
    <w:rsid w:val="00C82584"/>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245</Words>
  <Characters>1398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2</cp:revision>
  <dcterms:created xsi:type="dcterms:W3CDTF">2015-03-10T02:10:00Z</dcterms:created>
  <dcterms:modified xsi:type="dcterms:W3CDTF">2015-04-02T06:30:00Z</dcterms:modified>
</cp:coreProperties>
</file>